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83F51" w14:textId="40546E16" w:rsidR="001E27A5" w:rsidRDefault="001E27A5" w:rsidP="001E27A5">
      <w:pPr>
        <w:spacing w:line="400" w:lineRule="exact"/>
        <w:rPr>
          <w:rFonts w:ascii="ＭＳ 明朝" w:hAnsi="ＭＳ 明朝"/>
          <w:sz w:val="24"/>
          <w:lang w:eastAsia="zh-CN"/>
        </w:rPr>
      </w:pPr>
      <w:r>
        <w:rPr>
          <w:rFonts w:ascii="ＭＳ 明朝" w:hAnsi="ＭＳ 明朝" w:hint="eastAsia"/>
          <w:sz w:val="24"/>
          <w:lang w:eastAsia="zh-CN"/>
        </w:rPr>
        <w:t xml:space="preserve">　</w:t>
      </w:r>
      <w:r>
        <w:rPr>
          <w:rFonts w:ascii="ＭＳ 明朝" w:hAnsi="ＭＳ 明朝" w:hint="eastAsia"/>
          <w:lang w:eastAsia="zh-CN"/>
        </w:rPr>
        <w:t xml:space="preserve">　　　　　　　　　　　　　　　　　　　　　　　　　　</w:t>
      </w:r>
      <w:r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  <w:lang w:eastAsia="zh-CN"/>
        </w:rPr>
        <w:t xml:space="preserve">　 </w:t>
      </w:r>
      <w:r>
        <w:rPr>
          <w:rFonts w:ascii="ＭＳ 明朝" w:hAnsi="ＭＳ 明朝" w:hint="eastAsia"/>
        </w:rPr>
        <w:t xml:space="preserve">　　　  </w:t>
      </w:r>
      <w:r w:rsidRPr="006732D2">
        <w:rPr>
          <w:rFonts w:ascii="ＭＳ 明朝" w:hAnsi="ＭＳ 明朝" w:hint="eastAsia"/>
          <w:spacing w:val="60"/>
          <w:kern w:val="0"/>
          <w:sz w:val="24"/>
          <w:fitText w:val="2040" w:id="-975437312"/>
          <w:lang w:eastAsia="zh-CN"/>
        </w:rPr>
        <w:t>教</w:t>
      </w:r>
      <w:r w:rsidRPr="006732D2">
        <w:rPr>
          <w:rFonts w:ascii="ＭＳ 明朝" w:hAnsi="ＭＳ 明朝" w:hint="eastAsia"/>
          <w:spacing w:val="60"/>
          <w:kern w:val="0"/>
          <w:sz w:val="24"/>
          <w:fitText w:val="2040" w:id="-975437312"/>
        </w:rPr>
        <w:t>学</w:t>
      </w:r>
      <w:r w:rsidRPr="006732D2">
        <w:rPr>
          <w:rFonts w:ascii="ＭＳ 明朝" w:hAnsi="ＭＳ 明朝" w:hint="eastAsia"/>
          <w:spacing w:val="60"/>
          <w:kern w:val="0"/>
          <w:sz w:val="24"/>
          <w:fitText w:val="2040" w:id="-975437312"/>
          <w:lang w:eastAsia="zh-CN"/>
        </w:rPr>
        <w:t>第</w:t>
      </w:r>
      <w:r w:rsidR="006732D2" w:rsidRPr="006732D2">
        <w:rPr>
          <w:rFonts w:ascii="ＭＳ 明朝" w:hAnsi="ＭＳ 明朝" w:hint="eastAsia"/>
          <w:spacing w:val="60"/>
          <w:kern w:val="0"/>
          <w:sz w:val="24"/>
          <w:fitText w:val="2040" w:id="-975437312"/>
        </w:rPr>
        <w:t>404</w:t>
      </w:r>
      <w:r w:rsidRPr="006732D2">
        <w:rPr>
          <w:rFonts w:ascii="ＭＳ 明朝" w:hAnsi="ＭＳ 明朝" w:hint="eastAsia"/>
          <w:kern w:val="0"/>
          <w:sz w:val="24"/>
          <w:fitText w:val="2040" w:id="-975437312"/>
          <w:lang w:eastAsia="zh-CN"/>
        </w:rPr>
        <w:t>号</w:t>
      </w:r>
    </w:p>
    <w:p w14:paraId="4C71F505" w14:textId="413A729D" w:rsidR="008B40C8" w:rsidRPr="000D22FA" w:rsidRDefault="008B40C8" w:rsidP="008B40C8">
      <w:pPr>
        <w:spacing w:line="400" w:lineRule="exact"/>
        <w:rPr>
          <w:rFonts w:ascii="ＭＳ 明朝" w:hAnsi="ＭＳ 明朝"/>
          <w:sz w:val="24"/>
          <w:lang w:eastAsia="zh-CN"/>
        </w:rPr>
      </w:pPr>
      <w:r w:rsidRPr="000D22FA">
        <w:rPr>
          <w:rFonts w:ascii="ＭＳ 明朝" w:hAnsi="ＭＳ 明朝" w:hint="eastAsia"/>
          <w:sz w:val="24"/>
          <w:lang w:eastAsia="zh-CN"/>
        </w:rPr>
        <w:t xml:space="preserve">　　　　　　　　　　　　　　　　　　　　</w:t>
      </w:r>
      <w:r w:rsidRPr="000D22FA">
        <w:rPr>
          <w:rFonts w:ascii="ＭＳ 明朝" w:hAnsi="ＭＳ 明朝" w:hint="eastAsia"/>
          <w:sz w:val="24"/>
        </w:rPr>
        <w:t xml:space="preserve">                  </w:t>
      </w:r>
      <w:r>
        <w:rPr>
          <w:rFonts w:ascii="ＭＳ 明朝" w:hAnsi="ＭＳ 明朝"/>
          <w:sz w:val="24"/>
        </w:rPr>
        <w:t xml:space="preserve"> </w:t>
      </w:r>
      <w:r>
        <w:rPr>
          <w:rFonts w:ascii="ＭＳ 明朝" w:hAnsi="ＭＳ 明朝" w:hint="eastAsia"/>
          <w:kern w:val="0"/>
          <w:sz w:val="24"/>
          <w:lang w:eastAsia="zh-CN"/>
        </w:rPr>
        <w:t>令和</w:t>
      </w:r>
      <w:r w:rsidR="00B92058">
        <w:rPr>
          <w:rFonts w:ascii="ＭＳ 明朝" w:hAnsi="ＭＳ 明朝" w:hint="eastAsia"/>
          <w:kern w:val="0"/>
          <w:sz w:val="24"/>
        </w:rPr>
        <w:t>８</w:t>
      </w:r>
      <w:r w:rsidRPr="000D22FA">
        <w:rPr>
          <w:rFonts w:ascii="ＭＳ 明朝" w:hAnsi="ＭＳ 明朝" w:hint="eastAsia"/>
          <w:kern w:val="0"/>
          <w:sz w:val="24"/>
          <w:lang w:eastAsia="zh-CN"/>
        </w:rPr>
        <w:t>年</w:t>
      </w:r>
      <w:r>
        <w:rPr>
          <w:rFonts w:ascii="ＭＳ 明朝" w:hAnsi="ＭＳ 明朝" w:hint="eastAsia"/>
          <w:kern w:val="0"/>
          <w:sz w:val="24"/>
        </w:rPr>
        <w:t>５</w:t>
      </w:r>
      <w:r w:rsidRPr="000D22FA">
        <w:rPr>
          <w:rFonts w:ascii="ＭＳ 明朝" w:hAnsi="ＭＳ 明朝" w:hint="eastAsia"/>
          <w:kern w:val="0"/>
          <w:sz w:val="24"/>
          <w:lang w:eastAsia="zh-CN"/>
        </w:rPr>
        <w:t>月</w:t>
      </w:r>
      <w:r w:rsidR="006732D2">
        <w:rPr>
          <w:rFonts w:ascii="ＭＳ 明朝" w:hAnsi="ＭＳ 明朝" w:hint="eastAsia"/>
          <w:kern w:val="0"/>
          <w:sz w:val="24"/>
        </w:rPr>
        <w:t>2</w:t>
      </w:r>
      <w:r w:rsidR="00DD7035">
        <w:rPr>
          <w:rFonts w:ascii="ＭＳ 明朝" w:hAnsi="ＭＳ 明朝" w:hint="eastAsia"/>
          <w:kern w:val="0"/>
          <w:sz w:val="24"/>
        </w:rPr>
        <w:t>5</w:t>
      </w:r>
      <w:r w:rsidRPr="000D22FA">
        <w:rPr>
          <w:rFonts w:ascii="ＭＳ 明朝" w:hAnsi="ＭＳ 明朝" w:hint="eastAsia"/>
          <w:kern w:val="0"/>
          <w:sz w:val="24"/>
          <w:lang w:eastAsia="zh-CN"/>
        </w:rPr>
        <w:t>日</w:t>
      </w:r>
    </w:p>
    <w:p w14:paraId="4AD19E8D" w14:textId="77777777" w:rsidR="005007CB" w:rsidRPr="00B92058" w:rsidRDefault="005007CB">
      <w:pPr>
        <w:spacing w:line="400" w:lineRule="exact"/>
        <w:rPr>
          <w:sz w:val="24"/>
        </w:rPr>
      </w:pPr>
    </w:p>
    <w:p w14:paraId="66BC69FA" w14:textId="4481A992" w:rsidR="005007CB" w:rsidRDefault="00F021BF">
      <w:pPr>
        <w:spacing w:line="400" w:lineRule="exact"/>
        <w:rPr>
          <w:sz w:val="24"/>
        </w:rPr>
      </w:pPr>
      <w:r>
        <w:rPr>
          <w:rFonts w:hint="eastAsia"/>
          <w:sz w:val="24"/>
        </w:rPr>
        <w:t xml:space="preserve">　</w:t>
      </w:r>
      <w:r w:rsidR="00AF1FD6" w:rsidRPr="00AF1FD6">
        <w:rPr>
          <w:rFonts w:hint="eastAsia"/>
          <w:sz w:val="24"/>
        </w:rPr>
        <w:t>学事振興課私学振興担当課長</w:t>
      </w:r>
      <w:r w:rsidR="005007CB">
        <w:rPr>
          <w:rFonts w:hint="eastAsia"/>
          <w:sz w:val="24"/>
        </w:rPr>
        <w:t xml:space="preserve">　</w:t>
      </w:r>
      <w:r w:rsidR="00EF156A">
        <w:rPr>
          <w:rFonts w:hint="eastAsia"/>
          <w:sz w:val="24"/>
        </w:rPr>
        <w:t>様</w:t>
      </w:r>
    </w:p>
    <w:p w14:paraId="653A8518" w14:textId="77777777" w:rsidR="005007CB" w:rsidRDefault="005007CB">
      <w:pPr>
        <w:spacing w:line="400" w:lineRule="exact"/>
        <w:rPr>
          <w:sz w:val="24"/>
        </w:rPr>
      </w:pPr>
    </w:p>
    <w:p w14:paraId="1110CB6E" w14:textId="77777777" w:rsidR="005007CB" w:rsidRPr="00BE4C52" w:rsidRDefault="007A0967" w:rsidP="00BE4C52">
      <w:pPr>
        <w:ind w:firstLineChars="2100" w:firstLine="5040"/>
        <w:rPr>
          <w:sz w:val="24"/>
        </w:rPr>
      </w:pPr>
      <w:r w:rsidRPr="00BE4C52">
        <w:rPr>
          <w:rFonts w:hint="eastAsia"/>
          <w:sz w:val="24"/>
        </w:rPr>
        <w:t>岩手県教育委員会事務局</w:t>
      </w:r>
      <w:r w:rsidR="00BE4C52" w:rsidRPr="00BE4C52">
        <w:rPr>
          <w:rFonts w:hint="eastAsia"/>
          <w:kern w:val="0"/>
          <w:sz w:val="24"/>
        </w:rPr>
        <w:t>学校教育室</w:t>
      </w:r>
      <w:r w:rsidR="002D7931" w:rsidRPr="00BE4C52">
        <w:rPr>
          <w:rFonts w:hint="eastAsia"/>
          <w:kern w:val="0"/>
          <w:sz w:val="24"/>
        </w:rPr>
        <w:t>長</w:t>
      </w:r>
    </w:p>
    <w:p w14:paraId="4C58E90B" w14:textId="77777777" w:rsidR="005007CB" w:rsidRPr="00BE4C52" w:rsidRDefault="005007CB">
      <w:pPr>
        <w:spacing w:line="400" w:lineRule="exact"/>
        <w:rPr>
          <w:sz w:val="24"/>
        </w:rPr>
      </w:pPr>
    </w:p>
    <w:p w14:paraId="09F119AD" w14:textId="77777777" w:rsidR="005007CB" w:rsidRDefault="005007CB">
      <w:pPr>
        <w:spacing w:line="400" w:lineRule="exact"/>
        <w:rPr>
          <w:sz w:val="24"/>
        </w:rPr>
      </w:pPr>
    </w:p>
    <w:p w14:paraId="0172AAB0" w14:textId="58328A66" w:rsidR="005007CB" w:rsidRPr="004D3141" w:rsidRDefault="00B206E1">
      <w:pPr>
        <w:spacing w:line="400" w:lineRule="exact"/>
        <w:rPr>
          <w:rFonts w:ascii="ＭＳ 明朝" w:hAnsi="ＭＳ 明朝"/>
          <w:sz w:val="24"/>
        </w:rPr>
      </w:pPr>
      <w:r>
        <w:rPr>
          <w:rFonts w:hint="eastAsia"/>
          <w:sz w:val="24"/>
        </w:rPr>
        <w:t xml:space="preserve">　　　令和</w:t>
      </w:r>
      <w:r w:rsidR="00B92058">
        <w:rPr>
          <w:rFonts w:hint="eastAsia"/>
          <w:sz w:val="24"/>
        </w:rPr>
        <w:t>８</w:t>
      </w:r>
      <w:r w:rsidR="005007CB" w:rsidRPr="005056A6">
        <w:rPr>
          <w:rFonts w:ascii="ＭＳ 明朝" w:hAnsi="ＭＳ 明朝" w:hint="eastAsia"/>
          <w:sz w:val="24"/>
        </w:rPr>
        <w:t>年度</w:t>
      </w:r>
      <w:r w:rsidR="005007CB" w:rsidRPr="004D3141">
        <w:rPr>
          <w:rFonts w:ascii="ＭＳ 明朝" w:hAnsi="ＭＳ 明朝" w:hint="eastAsia"/>
          <w:sz w:val="24"/>
        </w:rPr>
        <w:t>高等学校</w:t>
      </w:r>
      <w:r w:rsidR="008E778F">
        <w:rPr>
          <w:rFonts w:ascii="ＭＳ 明朝" w:hAnsi="ＭＳ 明朝" w:hint="eastAsia"/>
          <w:sz w:val="24"/>
        </w:rPr>
        <w:t>教育相談</w:t>
      </w:r>
      <w:r w:rsidR="005007CB" w:rsidRPr="004D3141">
        <w:rPr>
          <w:rFonts w:ascii="ＭＳ 明朝" w:hAnsi="ＭＳ 明朝" w:hint="eastAsia"/>
          <w:sz w:val="24"/>
        </w:rPr>
        <w:t>連絡協議会の開催について（依頼）</w:t>
      </w:r>
    </w:p>
    <w:p w14:paraId="270AD531" w14:textId="77777777" w:rsidR="005007CB" w:rsidRPr="004D3141" w:rsidRDefault="005007CB">
      <w:pPr>
        <w:spacing w:line="400" w:lineRule="exact"/>
        <w:rPr>
          <w:rFonts w:ascii="ＭＳ 明朝" w:hAnsi="ＭＳ 明朝"/>
          <w:sz w:val="24"/>
        </w:rPr>
      </w:pPr>
      <w:r w:rsidRPr="004D3141">
        <w:rPr>
          <w:rFonts w:ascii="ＭＳ 明朝" w:hAnsi="ＭＳ 明朝" w:hint="eastAsia"/>
          <w:sz w:val="24"/>
        </w:rPr>
        <w:t xml:space="preserve">　このことについて、別紙要項により開催することとしました。</w:t>
      </w:r>
    </w:p>
    <w:p w14:paraId="65A17591" w14:textId="77777777" w:rsidR="005007CB" w:rsidRDefault="005007CB">
      <w:pPr>
        <w:spacing w:line="400" w:lineRule="exact"/>
        <w:ind w:firstLineChars="100" w:firstLine="240"/>
        <w:rPr>
          <w:sz w:val="24"/>
        </w:rPr>
      </w:pPr>
      <w:r w:rsidRPr="004D3141">
        <w:rPr>
          <w:rFonts w:ascii="ＭＳ 明朝" w:hAnsi="ＭＳ 明朝" w:hint="eastAsia"/>
          <w:sz w:val="24"/>
        </w:rPr>
        <w:t>つきましては、貴所</w:t>
      </w:r>
      <w:r w:rsidR="009F73A2">
        <w:rPr>
          <w:rFonts w:hint="eastAsia"/>
          <w:sz w:val="24"/>
        </w:rPr>
        <w:t>管高等学校長宛て</w:t>
      </w:r>
      <w:r w:rsidR="008174D9">
        <w:rPr>
          <w:rFonts w:hint="eastAsia"/>
          <w:sz w:val="24"/>
        </w:rPr>
        <w:t>御</w:t>
      </w:r>
      <w:r>
        <w:rPr>
          <w:rFonts w:hint="eastAsia"/>
          <w:sz w:val="24"/>
        </w:rPr>
        <w:t>案内くださるようお願いします。</w:t>
      </w:r>
    </w:p>
    <w:p w14:paraId="7E282CED" w14:textId="77777777" w:rsidR="006D4E2A" w:rsidRDefault="006D4E2A" w:rsidP="006D4E2A">
      <w:pPr>
        <w:pStyle w:val="a3"/>
        <w:rPr>
          <w:rFonts w:ascii="ＭＳ 明朝" w:eastAsia="ＭＳ 明朝" w:hAnsi="ＭＳ 明朝" w:cs="ＭＳ 明朝"/>
          <w:spacing w:val="8"/>
          <w:sz w:val="24"/>
          <w:szCs w:val="24"/>
        </w:rPr>
      </w:pPr>
    </w:p>
    <w:p w14:paraId="6650822C" w14:textId="77777777" w:rsidR="005007CB" w:rsidRPr="006D4E2A" w:rsidRDefault="005007CB">
      <w:pPr>
        <w:pStyle w:val="a3"/>
        <w:wordWrap/>
        <w:spacing w:line="360" w:lineRule="exact"/>
        <w:rPr>
          <w:spacing w:val="0"/>
        </w:rPr>
      </w:pPr>
    </w:p>
    <w:p w14:paraId="399EB869" w14:textId="77777777" w:rsidR="005007CB" w:rsidRDefault="005007CB">
      <w:pPr>
        <w:pStyle w:val="a3"/>
        <w:rPr>
          <w:rFonts w:ascii="ＭＳ 明朝" w:eastAsia="ＭＳ 明朝" w:hAnsi="ＭＳ 明朝" w:cs="ＭＳ 明朝"/>
          <w:spacing w:val="8"/>
          <w:sz w:val="24"/>
          <w:szCs w:val="24"/>
        </w:rPr>
      </w:pPr>
      <w:r>
        <w:rPr>
          <w:rFonts w:ascii="ＭＳ ゴシック" w:hAnsi="ＭＳ ゴシック" w:hint="eastAsia"/>
          <w:spacing w:val="8"/>
          <w:sz w:val="24"/>
          <w:szCs w:val="24"/>
        </w:rPr>
        <w:t xml:space="preserve">　</w:t>
      </w:r>
      <w:r>
        <w:rPr>
          <w:rFonts w:ascii="ＭＳ 明朝" w:eastAsia="ＭＳ 明朝" w:hAnsi="ＭＳ 明朝" w:cs="ＭＳ 明朝" w:hint="eastAsia"/>
          <w:spacing w:val="8"/>
          <w:sz w:val="24"/>
          <w:szCs w:val="24"/>
        </w:rPr>
        <w:t xml:space="preserve">　　　　　　　　　　　　　　　　　　　　　　　</w:t>
      </w:r>
    </w:p>
    <w:p w14:paraId="1915799A" w14:textId="7D3E4558" w:rsidR="005007CB" w:rsidRDefault="006732D2">
      <w:pPr>
        <w:pStyle w:val="a3"/>
        <w:rPr>
          <w:spacing w:val="0"/>
        </w:rPr>
      </w:pPr>
      <w:r w:rsidRPr="006732D2">
        <w:rPr>
          <w:rFonts w:asciiTheme="minorHAnsi" w:eastAsiaTheme="minorEastAsia" w:hAnsiTheme="minorHAnsi" w:cstheme="minorBidi"/>
          <w:b/>
          <w:outline/>
          <w:noProof/>
          <w:color w:val="4472C4" w:themeColor="accent5"/>
          <w:spacing w:val="0"/>
          <w:kern w:val="2"/>
          <w:szCs w:val="22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C21B115" wp14:editId="60AF8432">
                <wp:simplePos x="0" y="0"/>
                <wp:positionH relativeFrom="margin">
                  <wp:posOffset>2965450</wp:posOffset>
                </wp:positionH>
                <wp:positionV relativeFrom="paragraph">
                  <wp:posOffset>4312920</wp:posOffset>
                </wp:positionV>
                <wp:extent cx="2857500" cy="1404620"/>
                <wp:effectExtent l="57150" t="95250" r="152400" b="115570"/>
                <wp:wrapNone/>
                <wp:docPr id="165319143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404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blurRad="50800" dist="38100" algn="l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6350" h="0"/>
                        </a:sp3d>
                      </wps:spPr>
                      <wps:txbx>
                        <w:txbxContent>
                          <w:p w14:paraId="1FD84113" w14:textId="77777777" w:rsidR="006732D2" w:rsidRPr="00D55EE4" w:rsidRDefault="006732D2" w:rsidP="006732D2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D55EE4">
                              <w:rPr>
                                <w:rFonts w:ascii="ＭＳ 明朝" w:hAnsi="ＭＳ 明朝" w:hint="eastAsia"/>
                              </w:rPr>
                              <w:t>【担当】</w:t>
                            </w:r>
                            <w:r w:rsidRPr="00D55EE4">
                              <w:rPr>
                                <w:rFonts w:ascii="ＭＳ 明朝" w:hAnsi="ＭＳ 明朝"/>
                              </w:rPr>
                              <w:t>生徒指導担当</w:t>
                            </w:r>
                          </w:p>
                          <w:p w14:paraId="46453059" w14:textId="77777777" w:rsidR="006732D2" w:rsidRPr="00D55EE4" w:rsidRDefault="006732D2" w:rsidP="006732D2">
                            <w:pPr>
                              <w:ind w:firstLineChars="400" w:firstLine="840"/>
                              <w:rPr>
                                <w:rFonts w:ascii="ＭＳ 明朝" w:hAnsi="ＭＳ 明朝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</w:rPr>
                              <w:t>主任</w:t>
                            </w:r>
                            <w:r w:rsidRPr="00D55EE4">
                              <w:rPr>
                                <w:rFonts w:ascii="ＭＳ 明朝" w:hAnsi="ＭＳ 明朝" w:hint="eastAsia"/>
                              </w:rPr>
                              <w:t>指導主事</w:t>
                            </w:r>
                            <w:r w:rsidRPr="00D55EE4">
                              <w:rPr>
                                <w:rFonts w:ascii="ＭＳ 明朝" w:hAnsi="ＭＳ 明朝"/>
                              </w:rPr>
                              <w:t xml:space="preserve">　</w:t>
                            </w:r>
                            <w:r w:rsidRPr="00D55EE4">
                              <w:rPr>
                                <w:rFonts w:ascii="ＭＳ 明朝" w:hAnsi="ＭＳ 明朝" w:hint="eastAsia"/>
                              </w:rPr>
                              <w:t xml:space="preserve">　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 xml:space="preserve">北田　文祐　</w:t>
                            </w:r>
                          </w:p>
                          <w:p w14:paraId="675C93E1" w14:textId="77777777" w:rsidR="006732D2" w:rsidRPr="00D55EE4" w:rsidRDefault="006732D2" w:rsidP="006732D2">
                            <w:pPr>
                              <w:ind w:firstLineChars="100" w:firstLine="210"/>
                              <w:rPr>
                                <w:rFonts w:ascii="ＭＳ 明朝" w:hAnsi="ＭＳ 明朝"/>
                              </w:rPr>
                            </w:pPr>
                            <w:r w:rsidRPr="00D55EE4">
                              <w:rPr>
                                <w:rFonts w:ascii="ＭＳ 明朝" w:hAnsi="ＭＳ 明朝" w:hint="eastAsia"/>
                              </w:rPr>
                              <w:t xml:space="preserve">Tel　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>019-629-6146</w:t>
                            </w:r>
                          </w:p>
                          <w:p w14:paraId="65A21EDD" w14:textId="77777777" w:rsidR="006732D2" w:rsidRPr="00D55EE4" w:rsidRDefault="006732D2" w:rsidP="006732D2">
                            <w:pPr>
                              <w:ind w:firstLineChars="100" w:firstLine="210"/>
                              <w:rPr>
                                <w:rFonts w:ascii="ＭＳ 明朝" w:hAnsi="ＭＳ 明朝"/>
                              </w:rPr>
                            </w:pPr>
                            <w:r w:rsidRPr="00D55EE4">
                              <w:rPr>
                                <w:rFonts w:ascii="ＭＳ 明朝" w:hAnsi="ＭＳ 明朝" w:hint="eastAsia"/>
                              </w:rPr>
                              <w:t>Fax</w:t>
                            </w:r>
                            <w:r w:rsidRPr="00D55EE4">
                              <w:rPr>
                                <w:rFonts w:ascii="ＭＳ 明朝" w:hAnsi="ＭＳ 明朝"/>
                              </w:rPr>
                              <w:t xml:space="preserve">　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>019-629-6144</w:t>
                            </w:r>
                          </w:p>
                          <w:p w14:paraId="1786F55B" w14:textId="77777777" w:rsidR="006732D2" w:rsidRPr="00D55EE4" w:rsidRDefault="006732D2" w:rsidP="006732D2">
                            <w:pPr>
                              <w:ind w:firstLineChars="100" w:firstLine="210"/>
                              <w:rPr>
                                <w:rFonts w:ascii="ＭＳ 明朝" w:hAnsi="ＭＳ 明朝"/>
                              </w:rPr>
                            </w:pPr>
                            <w:r w:rsidRPr="00D55EE4">
                              <w:rPr>
                                <w:rFonts w:ascii="ＭＳ 明朝" w:hAnsi="ＭＳ 明朝" w:hint="eastAsia"/>
                              </w:rPr>
                              <w:t>Mail</w:t>
                            </w:r>
                            <w:r w:rsidRPr="00D55EE4">
                              <w:rPr>
                                <w:rFonts w:ascii="ＭＳ 明朝" w:hAnsi="ＭＳ 明朝"/>
                              </w:rPr>
                              <w:t xml:space="preserve">　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>fumihiro-kitada</w:t>
                            </w:r>
                            <w:r w:rsidRPr="002D0C52">
                              <w:rPr>
                                <w:rFonts w:ascii="ＭＳ 明朝" w:hAnsi="ＭＳ 明朝"/>
                              </w:rPr>
                              <w:t>@pref.iwate.jp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C21B11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33.5pt;margin-top:339.6pt;width:2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" fillcolor="window" strokecolor="windowText" strokeweight=".25pt">
                <v:shadow on="t" color="black" opacity="26214f" origin="-.5" offset="3pt,0"/>
                <v:textbox style="mso-fit-shape-to-text:t">
                  <w:txbxContent>
                    <w:p w14:paraId="1FD84113" w14:textId="77777777" w:rsidR="006732D2" w:rsidRPr="00D55EE4" w:rsidRDefault="006732D2" w:rsidP="006732D2">
                      <w:pPr>
                        <w:rPr>
                          <w:rFonts w:ascii="ＭＳ 明朝" w:hAnsi="ＭＳ 明朝"/>
                        </w:rPr>
                      </w:pPr>
                      <w:r w:rsidRPr="00D55EE4">
                        <w:rPr>
                          <w:rFonts w:ascii="ＭＳ 明朝" w:hAnsi="ＭＳ 明朝" w:hint="eastAsia"/>
                        </w:rPr>
                        <w:t>【担当】</w:t>
                      </w:r>
                      <w:r w:rsidRPr="00D55EE4">
                        <w:rPr>
                          <w:rFonts w:ascii="ＭＳ 明朝" w:hAnsi="ＭＳ 明朝"/>
                        </w:rPr>
                        <w:t>生徒指導担当</w:t>
                      </w:r>
                    </w:p>
                    <w:p w14:paraId="46453059" w14:textId="77777777" w:rsidR="006732D2" w:rsidRPr="00D55EE4" w:rsidRDefault="006732D2" w:rsidP="006732D2">
                      <w:pPr>
                        <w:ind w:firstLineChars="400" w:firstLine="840"/>
                        <w:rPr>
                          <w:rFonts w:ascii="ＭＳ 明朝" w:hAnsi="ＭＳ 明朝"/>
                        </w:rPr>
                      </w:pPr>
                      <w:r>
                        <w:rPr>
                          <w:rFonts w:ascii="ＭＳ 明朝" w:hAnsi="ＭＳ 明朝" w:hint="eastAsia"/>
                        </w:rPr>
                        <w:t>主任</w:t>
                      </w:r>
                      <w:r w:rsidRPr="00D55EE4">
                        <w:rPr>
                          <w:rFonts w:ascii="ＭＳ 明朝" w:hAnsi="ＭＳ 明朝" w:hint="eastAsia"/>
                        </w:rPr>
                        <w:t>指導主事</w:t>
                      </w:r>
                      <w:r w:rsidRPr="00D55EE4">
                        <w:rPr>
                          <w:rFonts w:ascii="ＭＳ 明朝" w:hAnsi="ＭＳ 明朝"/>
                        </w:rPr>
                        <w:t xml:space="preserve">　</w:t>
                      </w:r>
                      <w:r w:rsidRPr="00D55EE4">
                        <w:rPr>
                          <w:rFonts w:ascii="ＭＳ 明朝" w:hAnsi="ＭＳ 明朝" w:hint="eastAsia"/>
                        </w:rPr>
                        <w:t xml:space="preserve">　</w:t>
                      </w:r>
                      <w:r>
                        <w:rPr>
                          <w:rFonts w:ascii="ＭＳ 明朝" w:hAnsi="ＭＳ 明朝" w:hint="eastAsia"/>
                        </w:rPr>
                        <w:t xml:space="preserve">北田　文祐　</w:t>
                      </w:r>
                    </w:p>
                    <w:p w14:paraId="675C93E1" w14:textId="77777777" w:rsidR="006732D2" w:rsidRPr="00D55EE4" w:rsidRDefault="006732D2" w:rsidP="006732D2">
                      <w:pPr>
                        <w:ind w:firstLineChars="100" w:firstLine="210"/>
                        <w:rPr>
                          <w:rFonts w:ascii="ＭＳ 明朝" w:hAnsi="ＭＳ 明朝"/>
                        </w:rPr>
                      </w:pPr>
                      <w:r w:rsidRPr="00D55EE4">
                        <w:rPr>
                          <w:rFonts w:ascii="ＭＳ 明朝" w:hAnsi="ＭＳ 明朝" w:hint="eastAsia"/>
                        </w:rPr>
                        <w:t xml:space="preserve">Tel　</w:t>
                      </w:r>
                      <w:r>
                        <w:rPr>
                          <w:rFonts w:ascii="ＭＳ 明朝" w:hAnsi="ＭＳ 明朝" w:hint="eastAsia"/>
                        </w:rPr>
                        <w:t>019-629-6146</w:t>
                      </w:r>
                    </w:p>
                    <w:p w14:paraId="65A21EDD" w14:textId="77777777" w:rsidR="006732D2" w:rsidRPr="00D55EE4" w:rsidRDefault="006732D2" w:rsidP="006732D2">
                      <w:pPr>
                        <w:ind w:firstLineChars="100" w:firstLine="210"/>
                        <w:rPr>
                          <w:rFonts w:ascii="ＭＳ 明朝" w:hAnsi="ＭＳ 明朝"/>
                        </w:rPr>
                      </w:pPr>
                      <w:r w:rsidRPr="00D55EE4">
                        <w:rPr>
                          <w:rFonts w:ascii="ＭＳ 明朝" w:hAnsi="ＭＳ 明朝" w:hint="eastAsia"/>
                        </w:rPr>
                        <w:t>Fax</w:t>
                      </w:r>
                      <w:r w:rsidRPr="00D55EE4">
                        <w:rPr>
                          <w:rFonts w:ascii="ＭＳ 明朝" w:hAnsi="ＭＳ 明朝"/>
                        </w:rPr>
                        <w:t xml:space="preserve">　</w:t>
                      </w:r>
                      <w:r>
                        <w:rPr>
                          <w:rFonts w:ascii="ＭＳ 明朝" w:hAnsi="ＭＳ 明朝" w:hint="eastAsia"/>
                        </w:rPr>
                        <w:t>019-629-6144</w:t>
                      </w:r>
                    </w:p>
                    <w:p w14:paraId="1786F55B" w14:textId="77777777" w:rsidR="006732D2" w:rsidRPr="00D55EE4" w:rsidRDefault="006732D2" w:rsidP="006732D2">
                      <w:pPr>
                        <w:ind w:firstLineChars="100" w:firstLine="210"/>
                        <w:rPr>
                          <w:rFonts w:ascii="ＭＳ 明朝" w:hAnsi="ＭＳ 明朝"/>
                        </w:rPr>
                      </w:pPr>
                      <w:r w:rsidRPr="00D55EE4">
                        <w:rPr>
                          <w:rFonts w:ascii="ＭＳ 明朝" w:hAnsi="ＭＳ 明朝" w:hint="eastAsia"/>
                        </w:rPr>
                        <w:t>Mail</w:t>
                      </w:r>
                      <w:r w:rsidRPr="00D55EE4">
                        <w:rPr>
                          <w:rFonts w:ascii="ＭＳ 明朝" w:hAnsi="ＭＳ 明朝"/>
                        </w:rPr>
                        <w:t xml:space="preserve">　</w:t>
                      </w:r>
                      <w:r>
                        <w:rPr>
                          <w:rFonts w:ascii="ＭＳ 明朝" w:hAnsi="ＭＳ 明朝" w:hint="eastAsia"/>
                        </w:rPr>
                        <w:t>fumihiro-kitada</w:t>
                      </w:r>
                      <w:r w:rsidRPr="002D0C52">
                        <w:rPr>
                          <w:rFonts w:ascii="ＭＳ 明朝" w:hAnsi="ＭＳ 明朝"/>
                        </w:rPr>
                        <w:t>@pref.iwate.jp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5007CB">
      <w:pgSz w:w="11906" w:h="16838"/>
      <w:pgMar w:top="1440" w:right="1274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3DDCD" w14:textId="77777777" w:rsidR="00BB23B6" w:rsidRDefault="00BB23B6" w:rsidP="00475CCD">
      <w:r>
        <w:separator/>
      </w:r>
    </w:p>
  </w:endnote>
  <w:endnote w:type="continuationSeparator" w:id="0">
    <w:p w14:paraId="4A2CB293" w14:textId="77777777" w:rsidR="00BB23B6" w:rsidRDefault="00BB23B6" w:rsidP="00475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110CA" w14:textId="77777777" w:rsidR="00BB23B6" w:rsidRDefault="00BB23B6" w:rsidP="00475CCD">
      <w:r>
        <w:separator/>
      </w:r>
    </w:p>
  </w:footnote>
  <w:footnote w:type="continuationSeparator" w:id="0">
    <w:p w14:paraId="1AF5E3A1" w14:textId="77777777" w:rsidR="00BB23B6" w:rsidRDefault="00BB23B6" w:rsidP="00475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6385E"/>
    <w:multiLevelType w:val="hybridMultilevel"/>
    <w:tmpl w:val="B6D46870"/>
    <w:lvl w:ilvl="0" w:tplc="CE60CB4C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1968006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CCD"/>
    <w:rsid w:val="000058D5"/>
    <w:rsid w:val="000248D4"/>
    <w:rsid w:val="0006626B"/>
    <w:rsid w:val="000705BF"/>
    <w:rsid w:val="00071020"/>
    <w:rsid w:val="0007590A"/>
    <w:rsid w:val="0007779F"/>
    <w:rsid w:val="00095C41"/>
    <w:rsid w:val="000B5E64"/>
    <w:rsid w:val="00107B28"/>
    <w:rsid w:val="001118F0"/>
    <w:rsid w:val="00114814"/>
    <w:rsid w:val="00144A4D"/>
    <w:rsid w:val="0016151F"/>
    <w:rsid w:val="00193427"/>
    <w:rsid w:val="001973D4"/>
    <w:rsid w:val="001A53B5"/>
    <w:rsid w:val="001C0541"/>
    <w:rsid w:val="001C3F9A"/>
    <w:rsid w:val="001C7472"/>
    <w:rsid w:val="001D07DF"/>
    <w:rsid w:val="001E27A5"/>
    <w:rsid w:val="00235C6F"/>
    <w:rsid w:val="00244DE9"/>
    <w:rsid w:val="0027685E"/>
    <w:rsid w:val="002D7931"/>
    <w:rsid w:val="002F6A33"/>
    <w:rsid w:val="003A5AD8"/>
    <w:rsid w:val="003B610A"/>
    <w:rsid w:val="003C082F"/>
    <w:rsid w:val="003C26ED"/>
    <w:rsid w:val="003D3F9B"/>
    <w:rsid w:val="00401872"/>
    <w:rsid w:val="004222E9"/>
    <w:rsid w:val="004243FB"/>
    <w:rsid w:val="00431C79"/>
    <w:rsid w:val="00444148"/>
    <w:rsid w:val="004564DA"/>
    <w:rsid w:val="00456BB2"/>
    <w:rsid w:val="00475CCD"/>
    <w:rsid w:val="00492678"/>
    <w:rsid w:val="004A1AAB"/>
    <w:rsid w:val="004C5EBB"/>
    <w:rsid w:val="004D3141"/>
    <w:rsid w:val="005007CB"/>
    <w:rsid w:val="005056A6"/>
    <w:rsid w:val="00510AF9"/>
    <w:rsid w:val="005206E9"/>
    <w:rsid w:val="0055697A"/>
    <w:rsid w:val="00557A3F"/>
    <w:rsid w:val="0057656D"/>
    <w:rsid w:val="005C4A84"/>
    <w:rsid w:val="00623AB3"/>
    <w:rsid w:val="00654D3D"/>
    <w:rsid w:val="006732D2"/>
    <w:rsid w:val="006C1282"/>
    <w:rsid w:val="006D4E2A"/>
    <w:rsid w:val="006E53C9"/>
    <w:rsid w:val="00731044"/>
    <w:rsid w:val="00752D6B"/>
    <w:rsid w:val="00755F80"/>
    <w:rsid w:val="00760CF6"/>
    <w:rsid w:val="007A0967"/>
    <w:rsid w:val="007B5150"/>
    <w:rsid w:val="007B5390"/>
    <w:rsid w:val="00815BA3"/>
    <w:rsid w:val="008174D9"/>
    <w:rsid w:val="008360E5"/>
    <w:rsid w:val="008922AF"/>
    <w:rsid w:val="008A2F8B"/>
    <w:rsid w:val="008B40C8"/>
    <w:rsid w:val="008B545A"/>
    <w:rsid w:val="008E3922"/>
    <w:rsid w:val="008E778F"/>
    <w:rsid w:val="00953618"/>
    <w:rsid w:val="009A2E1D"/>
    <w:rsid w:val="009A6746"/>
    <w:rsid w:val="009C0ACE"/>
    <w:rsid w:val="009E2001"/>
    <w:rsid w:val="009F3BB9"/>
    <w:rsid w:val="009F73A2"/>
    <w:rsid w:val="00A55AE3"/>
    <w:rsid w:val="00A967F2"/>
    <w:rsid w:val="00A97B09"/>
    <w:rsid w:val="00AF1FD6"/>
    <w:rsid w:val="00AF3BDA"/>
    <w:rsid w:val="00AF4AF4"/>
    <w:rsid w:val="00B02071"/>
    <w:rsid w:val="00B1270D"/>
    <w:rsid w:val="00B206E1"/>
    <w:rsid w:val="00B24BCA"/>
    <w:rsid w:val="00B257CC"/>
    <w:rsid w:val="00B51404"/>
    <w:rsid w:val="00B6015E"/>
    <w:rsid w:val="00B6745B"/>
    <w:rsid w:val="00B70EFB"/>
    <w:rsid w:val="00B92058"/>
    <w:rsid w:val="00BB23B6"/>
    <w:rsid w:val="00BC22CD"/>
    <w:rsid w:val="00BE0CD7"/>
    <w:rsid w:val="00BE3721"/>
    <w:rsid w:val="00BE4C52"/>
    <w:rsid w:val="00BE4ED1"/>
    <w:rsid w:val="00C57BBE"/>
    <w:rsid w:val="00C60FDF"/>
    <w:rsid w:val="00CC1DCE"/>
    <w:rsid w:val="00CC661D"/>
    <w:rsid w:val="00CE3548"/>
    <w:rsid w:val="00CF209A"/>
    <w:rsid w:val="00D45387"/>
    <w:rsid w:val="00D64804"/>
    <w:rsid w:val="00D84E89"/>
    <w:rsid w:val="00DB3BD4"/>
    <w:rsid w:val="00DC3A78"/>
    <w:rsid w:val="00DD7035"/>
    <w:rsid w:val="00DF6BC9"/>
    <w:rsid w:val="00E137D4"/>
    <w:rsid w:val="00E15971"/>
    <w:rsid w:val="00E42DB2"/>
    <w:rsid w:val="00E971C0"/>
    <w:rsid w:val="00ED5726"/>
    <w:rsid w:val="00EF156A"/>
    <w:rsid w:val="00F021BF"/>
    <w:rsid w:val="00F06503"/>
    <w:rsid w:val="00F61AE7"/>
    <w:rsid w:val="00F668E9"/>
    <w:rsid w:val="00F80624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1BEC5672"/>
  <w15:chartTrackingRefBased/>
  <w15:docId w15:val="{46E06592-4C98-453D-8F2A-342FCE724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96" w:lineRule="exact"/>
      <w:jc w:val="both"/>
    </w:pPr>
    <w:rPr>
      <w:rFonts w:eastAsia="ＭＳ ゴシック" w:cs="ＭＳ ゴシック"/>
      <w:spacing w:val="7"/>
      <w:sz w:val="21"/>
      <w:szCs w:val="21"/>
    </w:rPr>
  </w:style>
  <w:style w:type="paragraph" w:styleId="a4">
    <w:name w:val="Date"/>
    <w:basedOn w:val="a"/>
    <w:next w:val="a"/>
    <w:semiHidden/>
  </w:style>
  <w:style w:type="character" w:styleId="a5">
    <w:name w:val="Hyperlink"/>
    <w:semiHidden/>
    <w:rPr>
      <w:color w:val="0000FF"/>
      <w:u w:val="single"/>
    </w:rPr>
  </w:style>
  <w:style w:type="character" w:styleId="a6">
    <w:name w:val="FollowedHyperlink"/>
    <w:semiHidden/>
    <w:rPr>
      <w:color w:val="800080"/>
      <w:u w:val="single"/>
    </w:rPr>
  </w:style>
  <w:style w:type="paragraph" w:styleId="a7">
    <w:name w:val="header"/>
    <w:basedOn w:val="a"/>
    <w:link w:val="a8"/>
    <w:uiPriority w:val="99"/>
    <w:unhideWhenUsed/>
    <w:rsid w:val="00475CC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475CCD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475CC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475CCD"/>
    <w:rPr>
      <w:kern w:val="2"/>
      <w:sz w:val="21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A1AA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4A1AA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6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62470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24</TotalTime>
  <Pages>1</Pages>
  <Words>134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生徒指導連絡協議会　通知書その２</vt:lpstr>
      <vt:lpstr>生徒指導連絡協議会　通知書その２</vt:lpstr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生徒指導連絡協議会　通知書その２</dc:title>
  <dc:subject/>
  <dc:creator>y-satoh</dc:creator>
  <cp:keywords/>
  <cp:lastModifiedBy>北田 文祐</cp:lastModifiedBy>
  <cp:revision>10</cp:revision>
  <cp:lastPrinted>2026-05-21T08:59:00Z</cp:lastPrinted>
  <dcterms:created xsi:type="dcterms:W3CDTF">2024-05-27T01:21:00Z</dcterms:created>
  <dcterms:modified xsi:type="dcterms:W3CDTF">2026-05-25T01:02:00Z</dcterms:modified>
</cp:coreProperties>
</file>